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DDF0B"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0D27CC9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C928C9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3663B42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AE10AA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407636F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A02976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074AC2F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227433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14:paraId="0AA71CF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A264EB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0D80098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80F496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3343683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3FA455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25E1B57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C01A34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624B86D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EFB1B1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3B6F360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681C50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7BAF8DC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47806F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27B5EE2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8DE6A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5057643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97E60E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6DCD5D8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3AD637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2714D4F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A8A4F6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4AAB77D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53C057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4548496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F21F88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0A0C3CA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135DA8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54F0744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280094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4ADB836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7AA49B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51B6079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24D7CB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25B5544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F4F066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425BEC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86E8D0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0E4D5843" w14:textId="77777777" w:rsidTr="00125B89">
        <w:trPr>
          <w:tblCellSpacing w:w="15" w:type="dxa"/>
        </w:trPr>
        <w:tc>
          <w:tcPr>
            <w:tcW w:w="8020" w:type="dxa"/>
            <w:shd w:val="clear" w:color="auto" w:fill="FFFFFF"/>
            <w:tcMar>
              <w:top w:w="30" w:type="dxa"/>
              <w:left w:w="30" w:type="dxa"/>
              <w:bottom w:w="30" w:type="dxa"/>
              <w:right w:w="30" w:type="dxa"/>
            </w:tcMar>
            <w:vAlign w:val="center"/>
          </w:tcPr>
          <w:p w14:paraId="3713D13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51E0C58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83FC7C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4445415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707E0B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0EC97D0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FE8BDE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3077B41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2CEBEB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1CF8E5D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B44E45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1395B230"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55A321B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0E1897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1762A22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3DF252A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1459D73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2652D50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6E5057A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1B40293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0779103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4A6F2E5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33978D79"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C3DB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3EC36CD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6A33E0E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6346F0F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1B46DE77"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81B2EF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5E511D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5FEB599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62D833C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378BEF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8D1432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5F0A641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2CAFC62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6E51147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43E9A8D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E64780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3F5D921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03BA454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BFFEB1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6E426EC6"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5FF2CC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5964AA20"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05DF6884"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66B95017"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05A09BC4"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C7809" w14:textId="77777777" w:rsidR="0029224A" w:rsidRDefault="0029224A">
      <w:pPr>
        <w:spacing w:after="0" w:line="240" w:lineRule="auto"/>
      </w:pPr>
      <w:r>
        <w:separator/>
      </w:r>
    </w:p>
  </w:endnote>
  <w:endnote w:type="continuationSeparator" w:id="0">
    <w:p w14:paraId="7115F6B7"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C9F4" w14:textId="77777777" w:rsidR="009D3573" w:rsidRDefault="009D3573" w:rsidP="0095793E">
    <w:pPr>
      <w:pStyle w:val="Geenafstand"/>
      <w:rPr>
        <w:b/>
        <w:sz w:val="13"/>
        <w:szCs w:val="13"/>
      </w:rPr>
    </w:pPr>
  </w:p>
  <w:p w14:paraId="643B7CAA" w14:textId="77777777"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9D3573">
      <w:rPr>
        <w:b/>
        <w:sz w:val="13"/>
        <w:szCs w:val="13"/>
      </w:rPr>
      <w:t>2</w:t>
    </w:r>
    <w:r w:rsidRPr="005E5294">
      <w:rPr>
        <w:b/>
        <w:sz w:val="13"/>
        <w:szCs w:val="13"/>
      </w:rPr>
      <w:t>-</w:t>
    </w:r>
    <w:r w:rsidR="009D3573">
      <w:rPr>
        <w:b/>
        <w:sz w:val="13"/>
        <w:szCs w:val="13"/>
      </w:rPr>
      <w:t>1_v1</w:t>
    </w:r>
  </w:p>
  <w:p w14:paraId="592A7CAB"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4DFD9013"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14:paraId="138D0E95" w14:textId="77777777"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820" w14:textId="77777777" w:rsidR="009D3573" w:rsidRDefault="009D3573" w:rsidP="0095793E">
    <w:pPr>
      <w:pStyle w:val="Geenafstand"/>
      <w:rPr>
        <w:b/>
        <w:sz w:val="13"/>
        <w:szCs w:val="13"/>
      </w:rPr>
    </w:pPr>
    <w:bookmarkStart w:id="0" w:name="Rubricering_2"/>
  </w:p>
  <w:p w14:paraId="4C971C1C" w14:textId="77777777"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9D3573">
      <w:rPr>
        <w:b/>
        <w:sz w:val="13"/>
        <w:szCs w:val="13"/>
      </w:rPr>
      <w:t>2</w:t>
    </w:r>
    <w:r w:rsidR="0095793E" w:rsidRPr="005E5294">
      <w:rPr>
        <w:b/>
        <w:sz w:val="13"/>
        <w:szCs w:val="13"/>
      </w:rPr>
      <w:t>-</w:t>
    </w:r>
    <w:r w:rsidR="00370D0B">
      <w:rPr>
        <w:b/>
        <w:sz w:val="13"/>
        <w:szCs w:val="13"/>
      </w:rPr>
      <w:t>1</w:t>
    </w:r>
    <w:r w:rsidR="009D3573">
      <w:rPr>
        <w:b/>
        <w:sz w:val="13"/>
        <w:szCs w:val="13"/>
      </w:rPr>
      <w:t>_v1</w:t>
    </w:r>
  </w:p>
  <w:p w14:paraId="5C1E3B02"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0ECA9798"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0D2649DC" w14:textId="77777777"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33C6" w14:textId="77777777" w:rsidR="0029224A" w:rsidRDefault="0029224A">
      <w:pPr>
        <w:spacing w:after="0" w:line="240" w:lineRule="auto"/>
      </w:pPr>
      <w:r>
        <w:separator/>
      </w:r>
    </w:p>
  </w:footnote>
  <w:footnote w:type="continuationSeparator" w:id="0">
    <w:p w14:paraId="508AE4E8"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98A9A" w14:textId="77777777"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496F9666" w14:textId="77777777"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14:paraId="496F9666"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3CF1C583" w14:textId="77777777"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14:paraId="3CF1C583"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195F1B68"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14:paraId="195F1B68"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54C8"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4F2C521F" w14:textId="77777777"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14:paraId="4F2C521F"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336DA220" w14:textId="77777777"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14:paraId="336DA22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D58C358" w14:textId="77777777"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14:paraId="6D58C358" w14:textId="77777777" w:rsidR="003263DB" w:rsidRDefault="0066565A">
                    <w:pPr>
                      <w:spacing w:line="240" w:lineRule="auto"/>
                    </w:pPr>
                    <w:r>
                      <w:rPr>
                        <w:lang w:eastAsia="nl-NL"/>
                      </w:rPr>
                      <w:drawing>
                        <wp:inline distT="0" distB="0" distL="0" distR="0">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0FF56079" w14:textId="77777777"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14:paraId="0FF56079" w14:textId="77777777" w:rsidR="003263DB" w:rsidRDefault="0066565A">
                    <w:pPr>
                      <w:spacing w:line="240" w:lineRule="auto"/>
                    </w:pPr>
                    <w:r>
                      <w:rPr>
                        <w:lang w:eastAsia="nl-NL"/>
                      </w:rPr>
                      <w:drawing>
                        <wp:inline distT="0" distB="0" distL="0" distR="0">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5793E"/>
    <w:rsid w:val="009D3573"/>
    <w:rsid w:val="00A23B28"/>
    <w:rsid w:val="00A500E0"/>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B575F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9ab48ff457747d2978187f0c89531d3 xmlns="63a3d645-aa2e-4c23-a35e-c223349fffe8">
      <Terms xmlns="http://schemas.microsoft.com/office/infopath/2007/PartnerControls"/>
    </m9ab48ff457747d2978187f0c89531d3>
    <lcf76f155ced4ddcb4097134ff3c332f xmlns="72014b9a-7edb-42ee-9f6d-5009ff072948">
      <Terms xmlns="http://schemas.microsoft.com/office/infopath/2007/PartnerControls"/>
    </lcf76f155ced4ddcb4097134ff3c332f>
    <TaxCatchAll xmlns="63a3d645-aa2e-4c23-a35e-c223349fffe8" xsi:nil="true"/>
    <PH_ApprovalStatus xmlns="63a3d645-aa2e-4c23-a35e-c223349fffe8">Draft</PH_ApprovalStatus>
    <PH_ApprovalComments xmlns="63a3d645-aa2e-4c23-a35e-c223349fffe8" xsi:nil="true"/>
    <_dlc_DocId xmlns="63a3d645-aa2e-4c23-a35e-c223349fffe8">D3YWMS6UDQTY-1190395050-156074</_dlc_DocId>
    <_dlc_DocIdUrl xmlns="63a3d645-aa2e-4c23-a35e-c223349fffe8">
      <Url>https://arcadiso365.sharepoint.com/teams/project-30102471/_layouts/15/DocIdRedir.aspx?ID=D3YWMS6UDQTY-1190395050-156074</Url>
      <Description>D3YWMS6UDQTY-1190395050-156074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A35DD2E32567DB4FA74D09CEB61DC4F3" ma:contentTypeVersion="18" ma:contentTypeDescription=" " ma:contentTypeScope="" ma:versionID="b4af1696cce5dbfccfc5e927a2a7d068">
  <xsd:schema xmlns:xsd="http://www.w3.org/2001/XMLSchema" xmlns:xs="http://www.w3.org/2001/XMLSchema" xmlns:p="http://schemas.microsoft.com/office/2006/metadata/properties" xmlns:ns2="63a3d645-aa2e-4c23-a35e-c223349fffe8" xmlns:ns3="72014b9a-7edb-42ee-9f6d-5009ff072948" targetNamespace="http://schemas.microsoft.com/office/2006/metadata/properties" ma:root="true" ma:fieldsID="1e77ad4a3443a64b55aaaf84a4e26ce1" ns2:_="" ns3:_="">
    <xsd:import namespace="63a3d645-aa2e-4c23-a35e-c223349fffe8"/>
    <xsd:import namespace="72014b9a-7edb-42ee-9f6d-5009ff072948"/>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3d645-aa2e-4c23-a35e-c223349fffe8"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3" nillable="true" ma:displayName="Approval Comments" ma:description="Approval Comments" ma:internalName="PH_ApprovalComments">
      <xsd:simpleType>
        <xsd:restriction base="dms:Note"/>
      </xsd:simpleType>
    </xsd:element>
    <xsd:element name="_dlc_DocId" ma:index="7" nillable="true" ma:displayName="Document ID Value" ma:description="The value of the document ID assigned to this item." ma:internalName="_dlc_DocId" ma:readOnly="true">
      <xsd:simpleType>
        <xsd:restriction base="dms:Text"/>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m9ab48ff457747d2978187f0c89531d3" ma:index="10"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1" nillable="true" ma:displayName="Taxonomy Catch All Column" ma:hidden="true" ma:list="{121cb4a5-eb8b-4bf8-a406-c0f7f14ba927}" ma:internalName="TaxCatchAll" ma:showField="CatchAllData"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21cb4a5-eb8b-4bf8-a406-c0f7f14ba927}" ma:internalName="TaxCatchAllLabel" ma:readOnly="true" ma:showField="CatchAllDataLabel" ma:web="63a3d645-aa2e-4c23-a35e-c223349fffe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014b9a-7edb-42ee-9f6d-5009ff07294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257637-6C81-4422-A2CF-1ADA9E0AFF69}">
  <ds:schemaRefs>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C660402B-61CC-4427-AD11-6481DBA6BC1D}"/>
</file>

<file path=customXml/itemProps4.xml><?xml version="1.0" encoding="utf-8"?>
<ds:datastoreItem xmlns:ds="http://schemas.openxmlformats.org/officeDocument/2006/customXml" ds:itemID="{FA46700C-D9B2-4177-B144-59894460FA6D}"/>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Leenders, René</cp:lastModifiedBy>
  <cp:revision>2</cp:revision>
  <dcterms:created xsi:type="dcterms:W3CDTF">2023-02-01T14:06:00Z</dcterms:created>
  <dcterms:modified xsi:type="dcterms:W3CDTF">2023-02-01T14:06:00Z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0x010100B461F6A611BD4B3683134864140FA54600FB717F0A438741389F88A283BE03505300A35DD2E32567DB4FA74D09CEB61DC4F3</vt:lpwstr>
  </property>
  <property fmtid="{D5CDD505-2E9C-101B-9397-08002B2CF9AE}" pid="3" name="_dlc_DocIdItemGuid">
    <vt:lpwstr>3e142c8f-6084-4461-825e-cb7952bd874f</vt:lpwstr>
  </property>
  <property fmtid="{D5CDD505-2E9C-101B-9397-08002B2CF9AE}" pid="4" name="PH_DocumentType">
    <vt:lpwstr/>
  </property>
  <property fmtid="{D5CDD505-2E9C-101B-9397-08002B2CF9AE}" pid="5" name="MediaServiceImageTags">
    <vt:lpwstr/>
  </property>
</Properties>
</file>